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1B" w:rsidRDefault="006C531B" w:rsidP="00816F5F">
      <w:pPr>
        <w:jc w:val="center"/>
        <w:rPr>
          <w:b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Okulun Adı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0F2440">
        <w:rPr>
          <w:rFonts w:ascii="Comic Sans MS" w:hAnsi="Comic Sans MS"/>
          <w:bCs/>
          <w:sz w:val="20"/>
          <w:szCs w:val="20"/>
        </w:rPr>
        <w:t xml:space="preserve"> : </w:t>
      </w: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Yaş Grubu (Ay)   </w:t>
      </w:r>
      <w:r>
        <w:rPr>
          <w:rFonts w:ascii="Comic Sans MS" w:hAnsi="Comic Sans MS"/>
          <w:bCs/>
          <w:sz w:val="20"/>
          <w:szCs w:val="20"/>
        </w:rPr>
        <w:t xml:space="preserve">  :  </w:t>
      </w:r>
      <w:r>
        <w:rPr>
          <w:rFonts w:ascii="Comic Sans MS" w:hAnsi="Comic Sans MS"/>
          <w:b/>
          <w:bCs/>
          <w:sz w:val="20"/>
          <w:szCs w:val="20"/>
        </w:rPr>
        <w:t>48-60</w:t>
      </w: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Tarih                 </w:t>
      </w:r>
      <w:r>
        <w:rPr>
          <w:rFonts w:ascii="Comic Sans MS" w:hAnsi="Comic Sans MS"/>
          <w:bCs/>
          <w:sz w:val="20"/>
          <w:szCs w:val="20"/>
        </w:rPr>
        <w:t xml:space="preserve">   : 02.11.2016</w:t>
      </w: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Öğretmen Adı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Cs/>
          <w:sz w:val="20"/>
          <w:szCs w:val="20"/>
        </w:rPr>
        <w:t>:</w:t>
      </w:r>
    </w:p>
    <w:p w:rsidR="006C531B" w:rsidRDefault="006C531B" w:rsidP="000F2440">
      <w:pPr>
        <w:rPr>
          <w:rFonts w:ascii="Comic Sans MS" w:hAnsi="Comic Sans MS"/>
          <w:bCs/>
          <w:sz w:val="20"/>
          <w:szCs w:val="20"/>
        </w:rPr>
      </w:pPr>
    </w:p>
    <w:p w:rsidR="006C531B" w:rsidRDefault="006C531B" w:rsidP="000F2440">
      <w:pPr>
        <w:rPr>
          <w:rFonts w:ascii="Comic Sans MS" w:hAnsi="Comic Sans MS"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Oyun Zamanı</w:t>
      </w: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Kahvaltı – Temizlik</w:t>
      </w: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6C531B" w:rsidRPr="000F2440" w:rsidRDefault="006C531B" w:rsidP="000F2440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" AZ-ÇOK " isimli Drama  </w:t>
      </w:r>
      <w:r w:rsidRPr="000F2440">
        <w:rPr>
          <w:rFonts w:ascii="Comic Sans MS" w:hAnsi="Comic Sans MS"/>
          <w:bCs/>
          <w:sz w:val="20"/>
          <w:szCs w:val="20"/>
        </w:rPr>
        <w:t>etkinliği</w:t>
      </w: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6C531B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Eve gidiş</w:t>
      </w:r>
    </w:p>
    <w:p w:rsidR="006C531B" w:rsidRPr="00C70AA0" w:rsidRDefault="006C531B" w:rsidP="000F2440">
      <w:pPr>
        <w:rPr>
          <w:rFonts w:ascii="Comic Sans MS" w:hAnsi="Comic Sans MS"/>
          <w:bCs/>
          <w:sz w:val="20"/>
          <w:szCs w:val="20"/>
        </w:rPr>
      </w:pPr>
      <w:r w:rsidRPr="00C70AA0">
        <w:rPr>
          <w:rFonts w:ascii="Comic Sans MS" w:hAnsi="Comic Sans MS"/>
          <w:bCs/>
          <w:sz w:val="20"/>
          <w:szCs w:val="20"/>
        </w:rPr>
        <w:t>Hazırlıklar tamamlanır ve çocuklarla vedalaşıp ayrılır</w:t>
      </w:r>
    </w:p>
    <w:p w:rsidR="006C531B" w:rsidRPr="00C70AA0" w:rsidRDefault="006C531B" w:rsidP="000F2440">
      <w:pPr>
        <w:rPr>
          <w:rFonts w:ascii="Comic Sans MS" w:hAnsi="Comic Sans MS"/>
          <w:bCs/>
          <w:sz w:val="20"/>
          <w:szCs w:val="20"/>
        </w:rPr>
      </w:pPr>
    </w:p>
    <w:p w:rsidR="006C531B" w:rsidRPr="000F2440" w:rsidRDefault="006C531B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6C531B" w:rsidRPr="000F2440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 xml:space="preserve">ETKİNLİK PLANI </w:t>
      </w:r>
    </w:p>
    <w:p w:rsidR="006C531B" w:rsidRPr="000F2440" w:rsidRDefault="006C531B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b/>
          <w:bCs/>
          <w:sz w:val="20"/>
          <w:szCs w:val="20"/>
        </w:rPr>
        <w:t xml:space="preserve">                                     AZ-ÇOK</w:t>
      </w: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Etkinlik Türü  : </w:t>
      </w:r>
      <w:r w:rsidRPr="00530445">
        <w:rPr>
          <w:rFonts w:ascii="Comic Sans MS" w:hAnsi="Comic Sans MS"/>
          <w:bCs/>
          <w:sz w:val="20"/>
          <w:szCs w:val="20"/>
        </w:rPr>
        <w:t>Drama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</w:t>
      </w:r>
      <w:r w:rsidRPr="000F2440">
        <w:rPr>
          <w:rFonts w:ascii="Comic Sans MS" w:hAnsi="Comic Sans MS"/>
          <w:sz w:val="20"/>
          <w:szCs w:val="20"/>
        </w:rPr>
        <w:t>Büyük Grup Etkinliği)</w:t>
      </w:r>
    </w:p>
    <w:p w:rsidR="006C531B" w:rsidRPr="000F2440" w:rsidRDefault="006C531B" w:rsidP="0052475C">
      <w:pPr>
        <w:rPr>
          <w:rFonts w:ascii="Comic Sans MS" w:hAnsi="Comic Sans MS"/>
          <w:b/>
          <w:sz w:val="20"/>
          <w:szCs w:val="20"/>
        </w:rPr>
      </w:pPr>
      <w:r w:rsidRPr="000F2440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0F2440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>48-60</w:t>
      </w:r>
      <w:r w:rsidRPr="00530445">
        <w:rPr>
          <w:rFonts w:ascii="Comic Sans MS" w:hAnsi="Comic Sans MS"/>
          <w:sz w:val="20"/>
          <w:szCs w:val="20"/>
        </w:rPr>
        <w:t xml:space="preserve"> Ay</w:t>
      </w:r>
    </w:p>
    <w:p w:rsidR="006C531B" w:rsidRPr="000F2440" w:rsidRDefault="006C531B" w:rsidP="005C7E19">
      <w:pPr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page" w:tblpX="784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42"/>
      </w:tblGrid>
      <w:tr w:rsidR="006C531B" w:rsidRPr="000F2440" w:rsidTr="000F2440">
        <w:trPr>
          <w:trHeight w:val="526"/>
        </w:trPr>
        <w:tc>
          <w:tcPr>
            <w:tcW w:w="7342" w:type="dxa"/>
          </w:tcPr>
          <w:p w:rsidR="006C531B" w:rsidRPr="000F2440" w:rsidRDefault="006C531B" w:rsidP="000F244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  <w:r w:rsidRPr="000F244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Her çocuk için sopaya ip ve ipin ucuna mıknatıs bağlanarak olta hazırlanır.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Oltasını kendi yapmak isteyen çocuklara fırsat verilir.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Renkl</w:t>
            </w:r>
            <w:r>
              <w:rPr>
                <w:rFonts w:ascii="Comic Sans MS" w:hAnsi="Comic Sans MS"/>
                <w:sz w:val="20"/>
                <w:szCs w:val="20"/>
              </w:rPr>
              <w:t xml:space="preserve">i kartonlardan balıklar kesilir ve  </w:t>
            </w:r>
            <w:r w:rsidRPr="00530445">
              <w:rPr>
                <w:rFonts w:ascii="Comic Sans MS" w:hAnsi="Comic Sans MS"/>
                <w:sz w:val="20"/>
                <w:szCs w:val="20"/>
              </w:rPr>
              <w:t>Balıkların üzerine sayılar yazılır.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Balığın ağzına balığı çekebilmesi için bir ataç yerleştirilir.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Her çocuk oltası ile bir balık tutar ve tuttuğu balığın rengini ve üzerinde yazan sayısı söyler.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Çocuklardan renklerine göre tutulan balıkları gruplamaları istenir.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Balıklar renklerine göre panoya üst üste gelecek şekilde yapıştırılarak grafik oluşturulur.</w:t>
            </w:r>
          </w:p>
          <w:p w:rsidR="006C531B" w:rsidRPr="00530445" w:rsidRDefault="006C531B" w:rsidP="00530445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Çocuklar grafiği yorumlarlar.</w:t>
            </w:r>
          </w:p>
          <w:p w:rsidR="006C531B" w:rsidRPr="000F2440" w:rsidRDefault="006C531B" w:rsidP="00530445">
            <w:pPr>
              <w:jc w:val="both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 xml:space="preserve">En </w:t>
            </w:r>
            <w:r w:rsidRPr="00530445">
              <w:rPr>
                <w:rFonts w:ascii="Comic Sans MS" w:hAnsi="Comic Sans MS"/>
                <w:b/>
                <w:sz w:val="20"/>
                <w:szCs w:val="20"/>
              </w:rPr>
              <w:t xml:space="preserve">çok </w:t>
            </w:r>
            <w:r w:rsidRPr="00530445">
              <w:rPr>
                <w:rFonts w:ascii="Comic Sans MS" w:hAnsi="Comic Sans MS"/>
                <w:sz w:val="20"/>
                <w:szCs w:val="20"/>
              </w:rPr>
              <w:t xml:space="preserve">hangi renk balık avlanmış, daha sonra hangi renk, daha sonra hangi renk… ve en </w:t>
            </w:r>
            <w:r w:rsidRPr="00530445">
              <w:rPr>
                <w:rFonts w:ascii="Comic Sans MS" w:hAnsi="Comic Sans MS"/>
                <w:b/>
                <w:sz w:val="20"/>
                <w:szCs w:val="20"/>
              </w:rPr>
              <w:t>az</w:t>
            </w:r>
            <w:r w:rsidRPr="00530445">
              <w:rPr>
                <w:rFonts w:ascii="Comic Sans MS" w:hAnsi="Comic Sans MS"/>
                <w:sz w:val="20"/>
                <w:szCs w:val="20"/>
              </w:rPr>
              <w:t xml:space="preserve"> hangi renk balık avlanmış gibi sorular sorularak grafik yorumlanır.</w:t>
            </w:r>
          </w:p>
          <w:p w:rsidR="006C531B" w:rsidRDefault="006C531B" w:rsidP="00530445">
            <w:pPr>
              <w:pStyle w:val="NoSpacing"/>
            </w:pPr>
          </w:p>
          <w:p w:rsidR="006C531B" w:rsidRPr="00530445" w:rsidRDefault="006C531B" w:rsidP="00530445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Masalara geçilir az-çok kavramıyla ilgili yönerge sayfaları yapılır</w:t>
            </w:r>
          </w:p>
          <w:p w:rsidR="006C531B" w:rsidRPr="000F2440" w:rsidRDefault="006C531B" w:rsidP="00530445">
            <w:pPr>
              <w:pStyle w:val="NoSpacing"/>
            </w:pPr>
          </w:p>
        </w:tc>
      </w:tr>
    </w:tbl>
    <w:p w:rsidR="006C531B" w:rsidRPr="000F2440" w:rsidRDefault="006C531B" w:rsidP="005C7E19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4.05pt;margin-top:3.35pt;width:314.25pt;height:240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">
            <v:textbox>
              <w:txbxContent>
                <w:p w:rsidR="006C531B" w:rsidRPr="000F2440" w:rsidRDefault="006C531B" w:rsidP="00530445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6C531B" w:rsidRPr="00530445" w:rsidRDefault="006C531B" w:rsidP="00530445">
                  <w:pPr>
                    <w:pStyle w:val="NoSpacing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  <w:bookmarkStart w:id="0" w:name="_GoBack"/>
                  <w:bookmarkEnd w:id="0"/>
                </w:p>
                <w:p w:rsidR="006C531B" w:rsidRPr="00530445" w:rsidRDefault="006C531B" w:rsidP="005304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4. Nesneleri sayar. </w:t>
                  </w:r>
                </w:p>
                <w:p w:rsidR="006C531B" w:rsidRPr="00530445" w:rsidRDefault="006C531B" w:rsidP="005304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(Göstergeleri: Saydığı nesnelerin kaç tane olduğunu söyler.)</w:t>
                  </w:r>
                </w:p>
                <w:p w:rsidR="006C531B" w:rsidRPr="00530445" w:rsidRDefault="006C531B" w:rsidP="005304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Kazanım 7. Nesne ya da varlıkları özelliklerine göre gruplar.</w:t>
                  </w:r>
                </w:p>
                <w:p w:rsidR="006C531B" w:rsidRPr="00530445" w:rsidRDefault="006C531B" w:rsidP="005304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(Göstergeleri: Nesne/varlıkları miktarına, uzunluğuna, rengine göre gruplar)</w:t>
                  </w:r>
                </w:p>
                <w:p w:rsidR="006C531B" w:rsidRPr="00530445" w:rsidRDefault="006C531B" w:rsidP="005304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Kazanım 20. Nesne grafiği hazırlar.</w:t>
                  </w:r>
                </w:p>
                <w:p w:rsidR="006C531B" w:rsidRPr="00530445" w:rsidRDefault="006C531B" w:rsidP="0053044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sz w:val="20"/>
                      <w:szCs w:val="20"/>
                    </w:rPr>
                    <w:t>(Göstergeleri: Nesneleri kullanarak grafik oluşturur. Nesneleri sembollerle göstererek grafik oluşturur. Grafiği oluşturan nesneleri ya da sembolleri sayar. Grafiği inceleyerek sonuçları açıklar.)</w:t>
                  </w:r>
                </w:p>
                <w:p w:rsidR="006C531B" w:rsidRPr="00512185" w:rsidRDefault="006C531B" w:rsidP="00816F5F">
                  <w:pPr>
                    <w:rPr>
                      <w:sz w:val="20"/>
                      <w:szCs w:val="20"/>
                    </w:rPr>
                  </w:pPr>
                </w:p>
                <w:p w:rsidR="006C531B" w:rsidRPr="00512185" w:rsidRDefault="006C531B" w:rsidP="00816F5F">
                  <w:pPr>
                    <w:rPr>
                      <w:sz w:val="20"/>
                      <w:szCs w:val="20"/>
                    </w:rPr>
                  </w:pPr>
                </w:p>
                <w:p w:rsidR="006C531B" w:rsidRPr="00512185" w:rsidRDefault="006C531B" w:rsidP="00816F5F">
                  <w:pPr>
                    <w:rPr>
                      <w:sz w:val="20"/>
                      <w:szCs w:val="20"/>
                    </w:rPr>
                  </w:pPr>
                </w:p>
                <w:p w:rsidR="006C531B" w:rsidRPr="00512185" w:rsidRDefault="006C531B" w:rsidP="00816F5F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  <w:p w:rsidR="006C531B" w:rsidRPr="004C2F05" w:rsidRDefault="006C531B" w:rsidP="00816F5F"/>
              </w:txbxContent>
            </v:textbox>
          </v:shape>
        </w:pict>
      </w:r>
    </w:p>
    <w:p w:rsidR="006C531B" w:rsidRPr="000F2440" w:rsidRDefault="006C531B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</w:p>
    <w:p w:rsidR="006C531B" w:rsidRPr="000F2440" w:rsidRDefault="006C531B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6C531B" w:rsidRPr="000F2440" w:rsidRDefault="006C531B" w:rsidP="00816F5F">
      <w:pPr>
        <w:rPr>
          <w:rFonts w:ascii="Comic Sans MS" w:hAnsi="Comic Sans MS"/>
          <w:color w:val="000000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 id="Text Box 3" o:spid="_x0000_s1027" type="#_x0000_t202" style="position:absolute;margin-left:10.8pt;margin-top:26.4pt;width:298.5pt;height:122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">
            <v:textbox>
              <w:txbxContent>
                <w:p w:rsidR="006C531B" w:rsidRPr="00530445" w:rsidRDefault="006C531B" w:rsidP="00530445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70AA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 </w:t>
                  </w:r>
                  <w:r w:rsidRPr="00530445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6C531B" w:rsidRPr="00530445" w:rsidRDefault="006C531B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Bir leğen, balık oltası yerine geçebilecek bir sopa, ip, mıknatıs, ataç ve renkli kartonlar</w:t>
                  </w:r>
                </w:p>
                <w:p w:rsidR="006C531B" w:rsidRPr="00530445" w:rsidRDefault="006C531B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6C531B" w:rsidRPr="00530445" w:rsidRDefault="006C531B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Balık, olta, avlamak, kıvırcık</w:t>
                  </w:r>
                </w:p>
                <w:p w:rsidR="006C531B" w:rsidRPr="00530445" w:rsidRDefault="006C531B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6C531B" w:rsidRPr="00530445" w:rsidRDefault="006C531B" w:rsidP="00530445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Zıt: Aynı-Farklı, Boyut: Uzun-Kısa</w:t>
                  </w:r>
                </w:p>
                <w:p w:rsidR="006C531B" w:rsidRPr="00530445" w:rsidRDefault="006C531B" w:rsidP="0053044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30445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Miktar: Az-çok         </w:t>
                  </w:r>
                </w:p>
                <w:p w:rsidR="006C531B" w:rsidRPr="00D83A32" w:rsidRDefault="006C531B" w:rsidP="00816F5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page" w:tblpX="7738" w:tblpY="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9"/>
      </w:tblGrid>
      <w:tr w:rsidR="006C531B" w:rsidRPr="000F2440" w:rsidTr="00780A39">
        <w:trPr>
          <w:trHeight w:val="502"/>
        </w:trPr>
        <w:tc>
          <w:tcPr>
            <w:tcW w:w="7399" w:type="dxa"/>
          </w:tcPr>
          <w:p w:rsidR="006C531B" w:rsidRDefault="006C531B" w:rsidP="00780A39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6C531B" w:rsidRPr="00C70AA0" w:rsidRDefault="006C531B" w:rsidP="00780A3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0AA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6C531B" w:rsidRPr="00C70AA0" w:rsidRDefault="006C531B" w:rsidP="00780A39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C70AA0">
              <w:rPr>
                <w:rFonts w:ascii="Comic Sans MS" w:hAnsi="Comic Sans MS"/>
                <w:bCs/>
                <w:sz w:val="20"/>
                <w:szCs w:val="20"/>
              </w:rPr>
              <w:t>Sınıfta kaynaştırma öğrencisi var  ise uyarlama rehber öğretmen ile birlikte alınır</w:t>
            </w:r>
          </w:p>
          <w:p w:rsidR="006C531B" w:rsidRPr="00C70AA0" w:rsidRDefault="006C531B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C531B" w:rsidRDefault="006C531B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C531B" w:rsidRDefault="006C531B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C531B" w:rsidRPr="000F2440" w:rsidRDefault="006C531B" w:rsidP="00780A39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vanish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C70AA0" w:rsidRDefault="006C531B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70AA0">
        <w:rPr>
          <w:rFonts w:ascii="Comic Sans MS" w:hAnsi="Comic Sans MS"/>
          <w:b/>
          <w:sz w:val="20"/>
          <w:szCs w:val="20"/>
        </w:rPr>
        <w:t>AİLE KATILIMI</w:t>
      </w:r>
    </w:p>
    <w:p w:rsidR="006C531B" w:rsidRPr="00530445" w:rsidRDefault="006C531B" w:rsidP="0053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C531B" w:rsidRPr="00530445" w:rsidRDefault="006C531B" w:rsidP="0053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0445">
        <w:rPr>
          <w:rFonts w:ascii="Comic Sans MS" w:hAnsi="Comic Sans MS"/>
          <w:sz w:val="20"/>
          <w:szCs w:val="20"/>
        </w:rPr>
        <w:t xml:space="preserve">Ailelere çocukları ile beraber çevrelerinde bulunan bir akvaryuma gitmeleri önerilebilir.  </w:t>
      </w:r>
    </w:p>
    <w:p w:rsidR="006C531B" w:rsidRDefault="006C531B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C531B" w:rsidRPr="00C70AA0" w:rsidRDefault="006C531B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17"/>
        <w:tblW w:w="13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85"/>
      </w:tblGrid>
      <w:tr w:rsidR="006C531B" w:rsidRPr="000F2440" w:rsidTr="00C70AA0">
        <w:trPr>
          <w:trHeight w:val="1799"/>
        </w:trPr>
        <w:tc>
          <w:tcPr>
            <w:tcW w:w="13885" w:type="dxa"/>
          </w:tcPr>
          <w:p w:rsidR="006C531B" w:rsidRPr="000F2440" w:rsidRDefault="006C531B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C531B" w:rsidRPr="000F2440" w:rsidRDefault="006C531B" w:rsidP="00C70AA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F244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6C531B" w:rsidRPr="00530445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Oltamızı nasıl yaptık?</w:t>
            </w:r>
          </w:p>
          <w:p w:rsidR="006C531B" w:rsidRPr="00530445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Oltanın ucuna ne bağladık?</w:t>
            </w:r>
          </w:p>
          <w:p w:rsidR="006C531B" w:rsidRPr="00530445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En çok hangi renk balık avlanmış?</w:t>
            </w:r>
          </w:p>
          <w:p w:rsidR="006C531B" w:rsidRPr="00530445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En az hangi renk balık avlanmış?</w:t>
            </w:r>
          </w:p>
          <w:p w:rsidR="006C531B" w:rsidRPr="00530445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Daha önce balık avladın mı? Nasıl bir duyguydu?</w:t>
            </w:r>
          </w:p>
          <w:p w:rsidR="006C531B" w:rsidRPr="00530445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Daha önce balık besledin mi?</w:t>
            </w:r>
          </w:p>
          <w:p w:rsidR="006C531B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 w:rsidRPr="00530445">
              <w:rPr>
                <w:rFonts w:ascii="Comic Sans MS" w:hAnsi="Comic Sans MS"/>
                <w:sz w:val="20"/>
                <w:szCs w:val="20"/>
              </w:rPr>
              <w:t>Grafikten hangi sonuçları elde ettik?</w:t>
            </w:r>
          </w:p>
          <w:p w:rsidR="006C531B" w:rsidRPr="000F2440" w:rsidRDefault="006C531B" w:rsidP="00530445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2.sayı/ 17.18. sayfa yönergeye uygun yapılır</w:t>
            </w:r>
          </w:p>
          <w:p w:rsidR="006C531B" w:rsidRPr="000F2440" w:rsidRDefault="006C531B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p w:rsidR="006C531B" w:rsidRPr="000F2440" w:rsidRDefault="006C531B" w:rsidP="00816F5F">
      <w:pPr>
        <w:rPr>
          <w:rFonts w:ascii="Comic Sans MS" w:hAnsi="Comic Sans MS"/>
          <w:sz w:val="20"/>
          <w:szCs w:val="20"/>
        </w:rPr>
      </w:pPr>
    </w:p>
    <w:sectPr w:rsidR="006C531B" w:rsidRPr="000F2440" w:rsidSect="007A3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134" w:right="1134" w:bottom="1134" w:left="1134" w:header="709" w:footer="709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31B" w:rsidRDefault="006C531B">
      <w:r>
        <w:separator/>
      </w:r>
    </w:p>
  </w:endnote>
  <w:endnote w:type="continuationSeparator" w:id="0">
    <w:p w:rsidR="006C531B" w:rsidRDefault="006C5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31B" w:rsidRDefault="006C531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31B" w:rsidRDefault="006C531B" w:rsidP="007A3883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6C531B" w:rsidRDefault="006C531B" w:rsidP="007A3883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31B" w:rsidRDefault="006C53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31B" w:rsidRDefault="006C531B">
      <w:r>
        <w:separator/>
      </w:r>
    </w:p>
  </w:footnote>
  <w:footnote w:type="continuationSeparator" w:id="0">
    <w:p w:rsidR="006C531B" w:rsidRDefault="006C5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31B" w:rsidRDefault="006C531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31B" w:rsidRPr="009022B3" w:rsidRDefault="006C531B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31B" w:rsidRDefault="006C531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C3D"/>
    <w:rsid w:val="00005374"/>
    <w:rsid w:val="000134A0"/>
    <w:rsid w:val="00033648"/>
    <w:rsid w:val="00063FC1"/>
    <w:rsid w:val="000A0A60"/>
    <w:rsid w:val="000A5F99"/>
    <w:rsid w:val="000B3BB1"/>
    <w:rsid w:val="000B77AC"/>
    <w:rsid w:val="000F2440"/>
    <w:rsid w:val="000F4871"/>
    <w:rsid w:val="00100CEE"/>
    <w:rsid w:val="0012259F"/>
    <w:rsid w:val="00131443"/>
    <w:rsid w:val="001B0260"/>
    <w:rsid w:val="001F01F9"/>
    <w:rsid w:val="001F4BFD"/>
    <w:rsid w:val="001F7215"/>
    <w:rsid w:val="00240581"/>
    <w:rsid w:val="0028220A"/>
    <w:rsid w:val="002D4F9B"/>
    <w:rsid w:val="002D533B"/>
    <w:rsid w:val="00315036"/>
    <w:rsid w:val="0033008C"/>
    <w:rsid w:val="00341C72"/>
    <w:rsid w:val="00342853"/>
    <w:rsid w:val="00384937"/>
    <w:rsid w:val="00395354"/>
    <w:rsid w:val="003B6953"/>
    <w:rsid w:val="003D35B0"/>
    <w:rsid w:val="003E3E6C"/>
    <w:rsid w:val="003E40B2"/>
    <w:rsid w:val="00423C3C"/>
    <w:rsid w:val="00450CF0"/>
    <w:rsid w:val="00464298"/>
    <w:rsid w:val="00466ABB"/>
    <w:rsid w:val="004B7F24"/>
    <w:rsid w:val="004C2F05"/>
    <w:rsid w:val="004F4F63"/>
    <w:rsid w:val="00512185"/>
    <w:rsid w:val="0052475C"/>
    <w:rsid w:val="00527F50"/>
    <w:rsid w:val="00530445"/>
    <w:rsid w:val="00595D78"/>
    <w:rsid w:val="005C7E19"/>
    <w:rsid w:val="005E3DC8"/>
    <w:rsid w:val="00644165"/>
    <w:rsid w:val="00650B6A"/>
    <w:rsid w:val="006620EB"/>
    <w:rsid w:val="00671FBF"/>
    <w:rsid w:val="006C531B"/>
    <w:rsid w:val="006D1E20"/>
    <w:rsid w:val="006F22B5"/>
    <w:rsid w:val="0071403D"/>
    <w:rsid w:val="007142B6"/>
    <w:rsid w:val="00727E9B"/>
    <w:rsid w:val="00763FDE"/>
    <w:rsid w:val="00776C84"/>
    <w:rsid w:val="00780A39"/>
    <w:rsid w:val="007A3883"/>
    <w:rsid w:val="007E40AA"/>
    <w:rsid w:val="007E4D87"/>
    <w:rsid w:val="00816F5F"/>
    <w:rsid w:val="008547B4"/>
    <w:rsid w:val="00895072"/>
    <w:rsid w:val="008C62CD"/>
    <w:rsid w:val="008F30AB"/>
    <w:rsid w:val="009022B3"/>
    <w:rsid w:val="00905146"/>
    <w:rsid w:val="00905BA6"/>
    <w:rsid w:val="00926B88"/>
    <w:rsid w:val="00963DB1"/>
    <w:rsid w:val="00965FB7"/>
    <w:rsid w:val="009A1C45"/>
    <w:rsid w:val="009F7A1D"/>
    <w:rsid w:val="00A27572"/>
    <w:rsid w:val="00A31D8D"/>
    <w:rsid w:val="00A32C39"/>
    <w:rsid w:val="00A877DF"/>
    <w:rsid w:val="00AB0A14"/>
    <w:rsid w:val="00B3614D"/>
    <w:rsid w:val="00B56499"/>
    <w:rsid w:val="00B93339"/>
    <w:rsid w:val="00BC2DAD"/>
    <w:rsid w:val="00BD31AE"/>
    <w:rsid w:val="00C216E8"/>
    <w:rsid w:val="00C2324C"/>
    <w:rsid w:val="00C5421F"/>
    <w:rsid w:val="00C70AA0"/>
    <w:rsid w:val="00C95AF1"/>
    <w:rsid w:val="00CA7971"/>
    <w:rsid w:val="00CB2C3D"/>
    <w:rsid w:val="00CB534D"/>
    <w:rsid w:val="00CC33E9"/>
    <w:rsid w:val="00CE0F86"/>
    <w:rsid w:val="00D143BA"/>
    <w:rsid w:val="00D158B2"/>
    <w:rsid w:val="00D374FC"/>
    <w:rsid w:val="00D42471"/>
    <w:rsid w:val="00D43E16"/>
    <w:rsid w:val="00D52777"/>
    <w:rsid w:val="00D60FDD"/>
    <w:rsid w:val="00D82C37"/>
    <w:rsid w:val="00D83A32"/>
    <w:rsid w:val="00D96D35"/>
    <w:rsid w:val="00DB036D"/>
    <w:rsid w:val="00E11D0A"/>
    <w:rsid w:val="00E127D5"/>
    <w:rsid w:val="00E23AFD"/>
    <w:rsid w:val="00E3271B"/>
    <w:rsid w:val="00E65DDB"/>
    <w:rsid w:val="00E80097"/>
    <w:rsid w:val="00EF5353"/>
    <w:rsid w:val="00F16AB0"/>
    <w:rsid w:val="00F16D0D"/>
    <w:rsid w:val="00F77495"/>
    <w:rsid w:val="00F97734"/>
    <w:rsid w:val="00FA286E"/>
    <w:rsid w:val="00FD6E76"/>
    <w:rsid w:val="00FD78A7"/>
    <w:rsid w:val="00FF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2C3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6F5F"/>
    <w:rPr>
      <w:sz w:val="24"/>
    </w:rPr>
  </w:style>
  <w:style w:type="character" w:styleId="PageNumber">
    <w:name w:val="page number"/>
    <w:basedOn w:val="DefaultParagraphFont"/>
    <w:uiPriority w:val="99"/>
    <w:rsid w:val="00816F5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16F5F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6F5F"/>
    <w:rPr>
      <w:sz w:val="24"/>
    </w:rPr>
  </w:style>
  <w:style w:type="paragraph" w:customStyle="1" w:styleId="Default">
    <w:name w:val="Default"/>
    <w:uiPriority w:val="99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Acronym">
    <w:name w:val="HTML Acronym"/>
    <w:basedOn w:val="DefaultParagraphFont"/>
    <w:uiPriority w:val="99"/>
    <w:rsid w:val="00D82C37"/>
    <w:rPr>
      <w:rFonts w:cs="Times New Roman"/>
    </w:rPr>
  </w:style>
  <w:style w:type="paragraph" w:styleId="NoSpacing">
    <w:name w:val="No Spacing"/>
    <w:uiPriority w:val="99"/>
    <w:qFormat/>
    <w:rsid w:val="000F24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35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350</Words>
  <Characters>1998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subject/>
  <dc:creator>comm</dc:creator>
  <cp:keywords/>
  <dc:description/>
  <cp:lastModifiedBy>harun</cp:lastModifiedBy>
  <cp:revision>8</cp:revision>
  <dcterms:created xsi:type="dcterms:W3CDTF">2015-08-01T15:40:00Z</dcterms:created>
  <dcterms:modified xsi:type="dcterms:W3CDTF">2016-08-29T21:17:00Z</dcterms:modified>
</cp:coreProperties>
</file>